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7C0" w:rsidRDefault="00D717C0">
      <w:pPr>
        <w:rPr>
          <w:b/>
        </w:rPr>
      </w:pPr>
      <w:r>
        <w:rPr>
          <w:b/>
        </w:rPr>
        <w:t xml:space="preserve">MS113 </w:t>
      </w:r>
      <w:proofErr w:type="spellStart"/>
      <w:r>
        <w:rPr>
          <w:b/>
        </w:rPr>
        <w:t>C</w:t>
      </w:r>
      <w:r w:rsidR="00372123">
        <w:rPr>
          <w:b/>
        </w:rPr>
        <w:t>lasstime</w:t>
      </w:r>
      <w:proofErr w:type="spellEnd"/>
      <w:r w:rsidR="00372123">
        <w:rPr>
          <w:b/>
        </w:rPr>
        <w:t xml:space="preserve">-length Home Assignment for </w:t>
      </w:r>
      <w:r w:rsidR="002E26BD">
        <w:rPr>
          <w:b/>
        </w:rPr>
        <w:t>class Thur</w:t>
      </w:r>
      <w:r w:rsidR="00372123">
        <w:rPr>
          <w:b/>
        </w:rPr>
        <w:t>sday, March 1</w:t>
      </w:r>
      <w:r w:rsidR="002E26BD">
        <w:rPr>
          <w:b/>
        </w:rPr>
        <w:t>2</w:t>
      </w:r>
      <w:r w:rsidR="00372123">
        <w:rPr>
          <w:b/>
        </w:rPr>
        <w:t>.</w:t>
      </w:r>
    </w:p>
    <w:p w:rsidR="00D717C0" w:rsidRPr="00D717C0" w:rsidRDefault="00D717C0">
      <w:pPr>
        <w:rPr>
          <w:b/>
        </w:rPr>
      </w:pPr>
      <w:r>
        <w:t>This assignment is a major assignment equal to four homework grades plus one quiz grade.  It involves reading, assigned problems, and some thought experiments.</w:t>
      </w:r>
      <w:r>
        <w:rPr>
          <w:b/>
        </w:rPr>
        <w:t xml:space="preserve">  Answer all questions on a separate page, which will be </w:t>
      </w:r>
      <w:r w:rsidR="002E26BD">
        <w:rPr>
          <w:b/>
        </w:rPr>
        <w:t>discussed in class</w:t>
      </w:r>
      <w:r>
        <w:rPr>
          <w:b/>
        </w:rPr>
        <w:t xml:space="preserve"> on Tuesday, </w:t>
      </w:r>
      <w:r w:rsidR="00372123">
        <w:rPr>
          <w:b/>
        </w:rPr>
        <w:t xml:space="preserve">March </w:t>
      </w:r>
      <w:r w:rsidR="002E26BD">
        <w:rPr>
          <w:b/>
        </w:rPr>
        <w:t>17.</w:t>
      </w:r>
    </w:p>
    <w:p w:rsidR="00D717C0" w:rsidRDefault="00D717C0">
      <w:r>
        <w:rPr>
          <w:b/>
        </w:rPr>
        <w:t>Read Section 4.1, page 89.</w:t>
      </w:r>
    </w:p>
    <w:p w:rsidR="00D717C0" w:rsidRDefault="00D717C0" w:rsidP="00D717C0">
      <w:pPr>
        <w:pStyle w:val="ListParagraph"/>
        <w:numPr>
          <w:ilvl w:val="0"/>
          <w:numId w:val="1"/>
        </w:numPr>
      </w:pPr>
      <w:r>
        <w:t xml:space="preserve"> Contemplate your method of solving problems so far in the course.  In your report, describe your process for doing homework, the amount of time you spend on it, and any other details.</w:t>
      </w:r>
      <w:r>
        <w:br/>
      </w:r>
    </w:p>
    <w:p w:rsidR="00D717C0" w:rsidRDefault="00D717C0" w:rsidP="00D717C0">
      <w:pPr>
        <w:pStyle w:val="ListParagraph"/>
        <w:numPr>
          <w:ilvl w:val="0"/>
          <w:numId w:val="1"/>
        </w:numPr>
      </w:pPr>
      <w:r>
        <w:t>Find a problem you’ve had difficulty with from any of Chapters 1-3 and Chapter 5.  Describe what you did to work to understand it.  If you have had no difficulty, identify one of the problems you’ve had the most trouble with and describe it similarly.</w:t>
      </w:r>
    </w:p>
    <w:p w:rsidR="00D717C0" w:rsidRDefault="00D717C0" w:rsidP="00D717C0">
      <w:pPr>
        <w:pStyle w:val="ListParagraph"/>
      </w:pPr>
    </w:p>
    <w:p w:rsidR="00D717C0" w:rsidRDefault="00D717C0" w:rsidP="00D717C0">
      <w:pPr>
        <w:pStyle w:val="ListParagraph"/>
      </w:pPr>
    </w:p>
    <w:p w:rsidR="00D717C0" w:rsidRDefault="00D717C0" w:rsidP="00D717C0">
      <w:pPr>
        <w:pStyle w:val="ListParagraph"/>
        <w:ind w:left="0"/>
        <w:rPr>
          <w:b/>
        </w:rPr>
      </w:pPr>
      <w:r>
        <w:rPr>
          <w:b/>
        </w:rPr>
        <w:t>Read Section 4.2, page 89-90.</w:t>
      </w:r>
    </w:p>
    <w:p w:rsidR="00D717C0" w:rsidRDefault="00D717C0" w:rsidP="00D717C0">
      <w:pPr>
        <w:pStyle w:val="ListParagraph"/>
        <w:numPr>
          <w:ilvl w:val="0"/>
          <w:numId w:val="1"/>
        </w:numPr>
      </w:pPr>
      <w:r>
        <w:t>Review Example 1 on page 89.  Do you recognize a popular newspaper game with this grid of 1-9?  Use the Internet and google “Sudoku” and see if you can describe the rules of the game.</w:t>
      </w:r>
      <w:r>
        <w:br/>
      </w:r>
    </w:p>
    <w:p w:rsidR="00D717C0" w:rsidRDefault="00D717C0" w:rsidP="00D717C0">
      <w:pPr>
        <w:pStyle w:val="ListParagraph"/>
        <w:numPr>
          <w:ilvl w:val="0"/>
          <w:numId w:val="1"/>
        </w:numPr>
      </w:pPr>
      <w:r>
        <w:t>Work through Exercises 1-3, and explain any difference you get from the solutions provided.</w:t>
      </w:r>
    </w:p>
    <w:p w:rsidR="00D717C0" w:rsidRDefault="00D717C0" w:rsidP="00D717C0">
      <w:pPr>
        <w:ind w:left="360"/>
      </w:pPr>
    </w:p>
    <w:p w:rsidR="00D717C0" w:rsidRDefault="00D717C0" w:rsidP="00D717C0">
      <w:r>
        <w:rPr>
          <w:b/>
        </w:rPr>
        <w:t>Read Section 4.3, page 90-91.</w:t>
      </w:r>
    </w:p>
    <w:p w:rsidR="00D717C0" w:rsidRDefault="00D717C0" w:rsidP="00D717C0">
      <w:pPr>
        <w:pStyle w:val="ListParagraph"/>
        <w:numPr>
          <w:ilvl w:val="0"/>
          <w:numId w:val="1"/>
        </w:numPr>
      </w:pPr>
      <w:r>
        <w:t>Work through Exercises 1-3, and explain any difference you get from the solutions provided.</w:t>
      </w:r>
    </w:p>
    <w:p w:rsidR="00D717C0" w:rsidRDefault="00D717C0" w:rsidP="00D717C0">
      <w:pPr>
        <w:ind w:left="360"/>
      </w:pPr>
    </w:p>
    <w:p w:rsidR="00D717C0" w:rsidRDefault="00D717C0" w:rsidP="00D717C0">
      <w:r>
        <w:rPr>
          <w:b/>
        </w:rPr>
        <w:t>Read Section 4.4, page 92-93.</w:t>
      </w:r>
    </w:p>
    <w:p w:rsidR="00D717C0" w:rsidRDefault="00D717C0" w:rsidP="00D717C0">
      <w:pPr>
        <w:pStyle w:val="ListParagraph"/>
        <w:numPr>
          <w:ilvl w:val="0"/>
          <w:numId w:val="1"/>
        </w:numPr>
      </w:pPr>
      <w:r>
        <w:t>Work through Exercises 1-3, and explain any difference you get from the solutions provided.</w:t>
      </w:r>
    </w:p>
    <w:p w:rsidR="00D717C0" w:rsidRDefault="00D717C0" w:rsidP="00D717C0">
      <w:pPr>
        <w:ind w:left="360"/>
      </w:pPr>
    </w:p>
    <w:p w:rsidR="00D717C0" w:rsidRDefault="00D717C0" w:rsidP="00D717C0">
      <w:r>
        <w:rPr>
          <w:b/>
        </w:rPr>
        <w:t>Read Section 4.5, page 93-94.</w:t>
      </w:r>
    </w:p>
    <w:p w:rsidR="00D717C0" w:rsidRDefault="00D717C0" w:rsidP="00D717C0">
      <w:pPr>
        <w:pStyle w:val="ListParagraph"/>
        <w:numPr>
          <w:ilvl w:val="0"/>
          <w:numId w:val="1"/>
        </w:numPr>
      </w:pPr>
      <w:r>
        <w:t>Work through Exercises 1-3, and explain any difference you get from the solutions provided.</w:t>
      </w:r>
    </w:p>
    <w:p w:rsidR="00D717C0" w:rsidRPr="00D717C0" w:rsidRDefault="00D717C0" w:rsidP="00D717C0">
      <w:pPr>
        <w:ind w:left="360"/>
      </w:pPr>
    </w:p>
    <w:p w:rsidR="00D717C0" w:rsidRDefault="00D717C0" w:rsidP="00D717C0">
      <w:r>
        <w:rPr>
          <w:b/>
        </w:rPr>
        <w:t xml:space="preserve">Continue reading sections in Chapter </w:t>
      </w:r>
      <w:r w:rsidR="002E26BD">
        <w:rPr>
          <w:b/>
        </w:rPr>
        <w:t>2, 3, and 5</w:t>
      </w:r>
      <w:r>
        <w:rPr>
          <w:b/>
        </w:rPr>
        <w:t>.</w:t>
      </w:r>
      <w:r>
        <w:t xml:space="preserve">  We move very quickly through material from here to the end of the Mod.</w:t>
      </w:r>
    </w:p>
    <w:p w:rsidR="00D717C0" w:rsidRDefault="00D717C0" w:rsidP="00D717C0"/>
    <w:p w:rsidR="00D717C0" w:rsidRDefault="00D717C0" w:rsidP="00D717C0">
      <w:r>
        <w:t>Be sure to compile your results neatly on loose leaf paper for the above questions A.-G.</w:t>
      </w:r>
      <w:bookmarkStart w:id="0" w:name="_GoBack"/>
      <w:bookmarkEnd w:id="0"/>
    </w:p>
    <w:sectPr w:rsidR="00D717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462F74"/>
    <w:multiLevelType w:val="hybridMultilevel"/>
    <w:tmpl w:val="06E6F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0A4E2B"/>
    <w:multiLevelType w:val="hybridMultilevel"/>
    <w:tmpl w:val="35BCD388"/>
    <w:lvl w:ilvl="0" w:tplc="41BC593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3C3055"/>
    <w:multiLevelType w:val="hybridMultilevel"/>
    <w:tmpl w:val="2940E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4961A0"/>
    <w:multiLevelType w:val="hybridMultilevel"/>
    <w:tmpl w:val="5260C5AC"/>
    <w:lvl w:ilvl="0" w:tplc="D15A02B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7C0"/>
    <w:rsid w:val="001F5498"/>
    <w:rsid w:val="002E26BD"/>
    <w:rsid w:val="00372123"/>
    <w:rsid w:val="009C5C6B"/>
    <w:rsid w:val="00D71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F0150F-AC16-4EFA-8436-23EFAEFC4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17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81B6C875</Template>
  <TotalTime>0</TotalTime>
  <Pages>1</Pages>
  <Words>251</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1679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E. Sturm</dc:creator>
  <cp:keywords/>
  <dc:description/>
  <cp:lastModifiedBy>David E. Sturm</cp:lastModifiedBy>
  <cp:revision>2</cp:revision>
  <dcterms:created xsi:type="dcterms:W3CDTF">2020-03-11T00:51:00Z</dcterms:created>
  <dcterms:modified xsi:type="dcterms:W3CDTF">2020-03-11T00:51:00Z</dcterms:modified>
</cp:coreProperties>
</file>